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40B08" w14:textId="77777777" w:rsidR="001C5026" w:rsidRDefault="001C5026" w:rsidP="001C50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Nicholas CRAMER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8F81BA2" w14:textId="77777777" w:rsidR="001C5026" w:rsidRDefault="001C5026" w:rsidP="001C50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148D4A5" w14:textId="77777777" w:rsidR="001C5026" w:rsidRDefault="001C5026" w:rsidP="001C50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21279A9" w14:textId="77777777" w:rsidR="001C5026" w:rsidRDefault="001C5026" w:rsidP="001C50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9D21952" w14:textId="77777777" w:rsidR="001C5026" w:rsidRDefault="001C5026" w:rsidP="001C5026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7C2218DB" w14:textId="77777777" w:rsidR="001C5026" w:rsidRPr="00065994" w:rsidRDefault="001C5026" w:rsidP="001C502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432080FF" w14:textId="77777777" w:rsidR="001C5026" w:rsidRPr="00065994" w:rsidRDefault="001C5026" w:rsidP="001C502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1017ECB" w14:textId="77777777" w:rsidR="001C5026" w:rsidRDefault="001C5026" w:rsidP="001C502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16A0883" w14:textId="77777777" w:rsidR="001C5026" w:rsidRDefault="001C5026" w:rsidP="001C50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BD57078" w14:textId="77777777" w:rsidR="001C5026" w:rsidRDefault="001C5026" w:rsidP="001C50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6486E21" w14:textId="77777777" w:rsidR="001C5026" w:rsidRDefault="001C5026" w:rsidP="001C502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July 2023</w:t>
      </w:r>
    </w:p>
    <w:p w14:paraId="481365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3D49B" w14:textId="77777777" w:rsidR="001C5026" w:rsidRDefault="001C5026" w:rsidP="009139A6">
      <w:r>
        <w:separator/>
      </w:r>
    </w:p>
  </w:endnote>
  <w:endnote w:type="continuationSeparator" w:id="0">
    <w:p w14:paraId="7CC4FB1A" w14:textId="77777777" w:rsidR="001C5026" w:rsidRDefault="001C50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E9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9CF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01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288E8" w14:textId="77777777" w:rsidR="001C5026" w:rsidRDefault="001C5026" w:rsidP="009139A6">
      <w:r>
        <w:separator/>
      </w:r>
    </w:p>
  </w:footnote>
  <w:footnote w:type="continuationSeparator" w:id="0">
    <w:p w14:paraId="3C42F7D1" w14:textId="77777777" w:rsidR="001C5026" w:rsidRDefault="001C50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900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8AC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6D9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026"/>
    <w:rsid w:val="000666E0"/>
    <w:rsid w:val="001C502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793F4"/>
  <w15:chartTrackingRefBased/>
  <w15:docId w15:val="{02D14E52-A419-470C-ADB2-5E3BFF6C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2023-08-28T07:25:00Z</dcterms:created>
  <dcterms:modified xsi:type="dcterms:W3CDTF">2023-08-28T07:26:00Z</dcterms:modified>
</cp:coreProperties>
</file>